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157C0CFA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5A051C">
        <w:t>srpen</w:t>
      </w:r>
      <w:r w:rsidR="0053203F">
        <w:t xml:space="preserve"> 2026</w:t>
      </w:r>
      <w:r w:rsidR="003B3E7C" w:rsidRPr="00A10CB8">
        <w:tab/>
        <w:t>3</w:t>
      </w:r>
    </w:p>
    <w:p w14:paraId="5424A7F2" w14:textId="146C7D09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5A051C">
        <w:rPr>
          <w:i/>
          <w:lang w:val="en-GB"/>
        </w:rPr>
        <w:t>August</w:t>
      </w:r>
      <w:r w:rsidR="0053203F">
        <w:rPr>
          <w:i/>
          <w:lang w:val="en-GB"/>
        </w:rPr>
        <w:t xml:space="preserve">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8593D" w14:textId="77777777" w:rsidR="00D917C3" w:rsidRDefault="00D917C3" w:rsidP="00E71A58">
      <w:r>
        <w:separator/>
      </w:r>
    </w:p>
  </w:endnote>
  <w:endnote w:type="continuationSeparator" w:id="0">
    <w:p w14:paraId="508FF9C3" w14:textId="77777777" w:rsidR="00D917C3" w:rsidRDefault="00D917C3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5B37C045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5A051C">
      <w:rPr>
        <w:szCs w:val="16"/>
      </w:rPr>
      <w:t>srpen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5A051C">
      <w:rPr>
        <w:rStyle w:val="ZpatChar"/>
        <w:i/>
        <w:szCs w:val="16"/>
      </w:rPr>
      <w:t>August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06DA6" w14:textId="77777777" w:rsidR="00D917C3" w:rsidRDefault="00D917C3" w:rsidP="00E71A58">
      <w:r>
        <w:separator/>
      </w:r>
    </w:p>
  </w:footnote>
  <w:footnote w:type="continuationSeparator" w:id="0">
    <w:p w14:paraId="536B0BEE" w14:textId="77777777" w:rsidR="00D917C3" w:rsidRDefault="00D917C3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655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34005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07A9A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64535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17F6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3B7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6F5"/>
    <w:rsid w:val="005647BF"/>
    <w:rsid w:val="0057364B"/>
    <w:rsid w:val="00574773"/>
    <w:rsid w:val="00581DC3"/>
    <w:rsid w:val="00583FFD"/>
    <w:rsid w:val="00585795"/>
    <w:rsid w:val="00590B42"/>
    <w:rsid w:val="005911BE"/>
    <w:rsid w:val="005921D0"/>
    <w:rsid w:val="00593152"/>
    <w:rsid w:val="0059377C"/>
    <w:rsid w:val="005A0449"/>
    <w:rsid w:val="005A051C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4366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67711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0904"/>
    <w:rsid w:val="009C1750"/>
    <w:rsid w:val="009C26C4"/>
    <w:rsid w:val="009C2E29"/>
    <w:rsid w:val="009C320C"/>
    <w:rsid w:val="009C5489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63E"/>
    <w:rsid w:val="00AA2996"/>
    <w:rsid w:val="00AA3D58"/>
    <w:rsid w:val="00AA52BF"/>
    <w:rsid w:val="00AA559A"/>
    <w:rsid w:val="00AA6CB7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46AA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17C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379A"/>
    <w:rsid w:val="00E17262"/>
    <w:rsid w:val="00E17D21"/>
    <w:rsid w:val="00E253A2"/>
    <w:rsid w:val="00E2708E"/>
    <w:rsid w:val="00E3309D"/>
    <w:rsid w:val="00E342DD"/>
    <w:rsid w:val="00E41488"/>
    <w:rsid w:val="00E47710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935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59CC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63</TotalTime>
  <Pages>1</Pages>
  <Words>363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110</cp:revision>
  <cp:lastPrinted>2017-01-18T13:33:00Z</cp:lastPrinted>
  <dcterms:created xsi:type="dcterms:W3CDTF">2022-02-11T11:11:00Z</dcterms:created>
  <dcterms:modified xsi:type="dcterms:W3CDTF">2026-08-12T15:44:00Z</dcterms:modified>
</cp:coreProperties>
</file>